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8972D" w14:textId="703ECC68" w:rsidR="00BE4BEA" w:rsidRPr="00BD75F1" w:rsidRDefault="00BE4BEA" w:rsidP="00BE4BEA">
      <w:pPr>
        <w:pStyle w:val="berschrift1"/>
        <w:rPr>
          <w:rFonts w:cs="Arial"/>
        </w:rPr>
      </w:pPr>
      <w:r>
        <w:t>Ótica Modelo 3 –Lupa de um Smartphone</w:t>
      </w:r>
    </w:p>
    <w:p w14:paraId="40B91907" w14:textId="33EDE25A" w:rsidR="00BE4BEA" w:rsidRPr="007279D2" w:rsidRDefault="00BE4BEA" w:rsidP="00BE4BEA">
      <w:pPr>
        <w:pStyle w:val="berschrift2"/>
        <w:rPr>
          <w:rFonts w:cs="Arial"/>
        </w:rPr>
      </w:pPr>
      <w:r>
        <w:t>Tarefa de construção</w:t>
      </w:r>
    </w:p>
    <w:p w14:paraId="18020AF8" w14:textId="34349EBA" w:rsidR="00BE4BEA" w:rsidRPr="007279D2" w:rsidRDefault="00A93AD2" w:rsidP="00BE4BEA">
      <w:pPr>
        <w:pStyle w:val="berschrift2"/>
        <w:rPr>
          <w:rFonts w:cs="Arial"/>
        </w:rPr>
      </w:pPr>
      <w:r>
        <w:t>Estrutura da lupa de um Smartphone</w:t>
      </w:r>
    </w:p>
    <w:p w14:paraId="216B9560" w14:textId="3CF4C993" w:rsidR="00BE4BEA" w:rsidRPr="007279D2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da lupa de um Smartphone.</w:t>
      </w:r>
    </w:p>
    <w:p w14:paraId="7F3F6DE7" w14:textId="3F6821C4" w:rsidR="004C660C" w:rsidRPr="007279D2" w:rsidRDefault="004C660C" w:rsidP="00DC4CD5">
      <w:pPr>
        <w:rPr>
          <w:rFonts w:ascii="Arial" w:hAnsi="Arial" w:cs="Arial"/>
          <w:i/>
        </w:rPr>
      </w:pPr>
    </w:p>
    <w:p w14:paraId="18E436F2" w14:textId="0094713B" w:rsidR="004C660C" w:rsidRPr="007279D2" w:rsidRDefault="009E0D03" w:rsidP="00DC4CD5">
      <w:pPr>
        <w:rPr>
          <w:rFonts w:ascii="Arial" w:hAnsi="Arial" w:cs="Arial"/>
          <w:i/>
        </w:rPr>
      </w:pPr>
      <w:r>
        <w:rPr>
          <w:rFonts w:ascii="Arial" w:hAnsi="Arial"/>
          <w:i/>
          <w:noProof/>
          <w:lang w:val="de-DE"/>
        </w:rPr>
        <w:drawing>
          <wp:inline distT="0" distB="0" distL="0" distR="0" wp14:anchorId="59C89AC1" wp14:editId="6CC79154">
            <wp:extent cx="5760085" cy="2448560"/>
            <wp:effectExtent l="0" t="0" r="0" b="0"/>
            <wp:docPr id="5" name="Grafik 5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LEGO, Spielzeug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D43A2" w14:textId="3C5C6C33" w:rsidR="00434850" w:rsidRPr="007279D2" w:rsidRDefault="00434850" w:rsidP="00DC4CD5">
      <w:pPr>
        <w:rPr>
          <w:rFonts w:ascii="Arial" w:hAnsi="Arial" w:cs="Arial"/>
          <w:i/>
        </w:rPr>
      </w:pPr>
    </w:p>
    <w:p w14:paraId="40AFBBDD" w14:textId="77777777" w:rsidR="00434850" w:rsidRPr="007279D2" w:rsidRDefault="00434850" w:rsidP="00DC4CD5">
      <w:pPr>
        <w:rPr>
          <w:rFonts w:ascii="Arial" w:hAnsi="Arial" w:cs="Arial"/>
          <w:i/>
        </w:rPr>
      </w:pPr>
    </w:p>
    <w:p w14:paraId="16B31DD7" w14:textId="2ACB69FF" w:rsidR="00434850" w:rsidRPr="007279D2" w:rsidRDefault="00434850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Se for usado um tablet: construa a versão tablet para a lente:</w:t>
      </w:r>
    </w:p>
    <w:p w14:paraId="58AE32ED" w14:textId="06C6F018" w:rsidR="001319FC" w:rsidRPr="007279D2" w:rsidRDefault="001319FC" w:rsidP="00DC4CD5">
      <w:pPr>
        <w:rPr>
          <w:rFonts w:ascii="Arial" w:hAnsi="Arial" w:cs="Arial"/>
          <w:i/>
        </w:rPr>
      </w:pPr>
    </w:p>
    <w:p w14:paraId="18F572C2" w14:textId="4EA0E292" w:rsidR="001319FC" w:rsidRPr="007279D2" w:rsidRDefault="001319FC" w:rsidP="001319FC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0D20D69B" wp14:editId="35CC605C">
            <wp:extent cx="2686050" cy="183832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1497" t="8170" r="31871" b="16753"/>
                    <a:stretch/>
                  </pic:blipFill>
                  <pic:spPr bwMode="auto">
                    <a:xfrm>
                      <a:off x="0" y="0"/>
                      <a:ext cx="2686050" cy="1838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02D4D7" w14:textId="77AC0874" w:rsidR="00E166D3" w:rsidRPr="007279D2" w:rsidRDefault="00E166D3" w:rsidP="00BE4BEA">
      <w:pPr>
        <w:rPr>
          <w:rFonts w:ascii="Arial" w:hAnsi="Arial" w:cs="Arial"/>
          <w:i/>
        </w:rPr>
      </w:pPr>
    </w:p>
    <w:p w14:paraId="1DCD4DDE" w14:textId="535CA4A7" w:rsidR="00E166D3" w:rsidRPr="007279D2" w:rsidRDefault="00E166D3" w:rsidP="00E166D3">
      <w:pPr>
        <w:jc w:val="center"/>
        <w:rPr>
          <w:rFonts w:ascii="Arial" w:hAnsi="Arial" w:cs="Arial"/>
          <w:i/>
        </w:rPr>
      </w:pPr>
    </w:p>
    <w:p w14:paraId="5262DEB0" w14:textId="77777777" w:rsidR="00BE4BEA" w:rsidRPr="007279D2" w:rsidRDefault="00BE4BEA" w:rsidP="00BE4BEA">
      <w:pPr>
        <w:rPr>
          <w:rFonts w:ascii="Arial" w:hAnsi="Arial" w:cs="Arial"/>
          <w:i/>
        </w:rPr>
      </w:pPr>
    </w:p>
    <w:p w14:paraId="3605F475" w14:textId="77777777" w:rsidR="00BE4BEA" w:rsidRPr="007279D2" w:rsidRDefault="00BE4BEA" w:rsidP="00BE4BEA">
      <w:pPr>
        <w:pStyle w:val="berschrift2"/>
        <w:rPr>
          <w:rFonts w:cs="Arial"/>
        </w:rPr>
      </w:pPr>
      <w:r>
        <w:lastRenderedPageBreak/>
        <w:t>Tarefa temática:</w:t>
      </w:r>
    </w:p>
    <w:p w14:paraId="3F16119E" w14:textId="2F966C02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Determine o quanto sua lupa de smartphone pode ampliar a régua. Para isso, tire uma foto da escala milimétrica. Agora meça a distância entre dois traços milimétricos na tela. Amplie a imagem na tela. Agora você também aumentou o fator de ampliação de sua lupa. Meça de novo. Qual é o maior fator de ampliação possível?</w:t>
      </w:r>
    </w:p>
    <w:p w14:paraId="6FFDFF0E" w14:textId="7E2EAD99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p w14:paraId="5FC6CDFA" w14:textId="23FECE6B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Insira aqui seus resultados:</w:t>
      </w:r>
    </w:p>
    <w:p w14:paraId="014192A7" w14:textId="4BA3B17C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p w14:paraId="61DCD151" w14:textId="257CFC54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Ampliação normal: __________mm</w:t>
      </w:r>
    </w:p>
    <w:p w14:paraId="46E8E50D" w14:textId="32C1082A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Ampliação máxima: __________mm</w:t>
      </w:r>
    </w:p>
    <w:p w14:paraId="32631364" w14:textId="1DEBBEE5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p w14:paraId="78070951" w14:textId="665DDCF9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Veja a tela de um computador com a ampliação máxima. O que você observa? Você pode esboçar a estrutura dos pixels menores?</w:t>
      </w:r>
    </w:p>
    <w:p w14:paraId="77B90C6B" w14:textId="111E544B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</w:p>
    <w:bookmarkStart w:id="0" w:name="_GoBack"/>
    <w:bookmarkEnd w:id="0"/>
    <w:p w14:paraId="5394789E" w14:textId="28E54972" w:rsidR="00885DF4" w:rsidRPr="007279D2" w:rsidRDefault="00885DF4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F55C2" wp14:editId="7E67E65C">
                <wp:simplePos x="0" y="0"/>
                <wp:positionH relativeFrom="column">
                  <wp:posOffset>33020</wp:posOffset>
                </wp:positionH>
                <wp:positionV relativeFrom="paragraph">
                  <wp:posOffset>163195</wp:posOffset>
                </wp:positionV>
                <wp:extent cx="3667125" cy="1857375"/>
                <wp:effectExtent l="0" t="0" r="28575" b="2857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F9C955" id="Rechteck 2" o:spid="_x0000_s1026" style="position:absolute;margin-left:2.6pt;margin-top:12.85pt;width:288.75pt;height:14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" filled="f" strokecolor="black [3213]" strokeweight="1pt"/>
            </w:pict>
          </mc:Fallback>
        </mc:AlternateContent>
      </w:r>
    </w:p>
    <w:sectPr w:rsidR="00885DF4" w:rsidRPr="007279D2" w:rsidSect="00E9682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1A9C5" w14:textId="77777777" w:rsidR="007924C1" w:rsidRDefault="007924C1">
      <w:r>
        <w:separator/>
      </w:r>
    </w:p>
  </w:endnote>
  <w:endnote w:type="continuationSeparator" w:id="0">
    <w:p w14:paraId="6C6D71D7" w14:textId="77777777" w:rsidR="007924C1" w:rsidRDefault="0079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1793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FFDB2" w14:textId="77777777" w:rsidR="007924C1" w:rsidRDefault="007924C1">
      <w:r>
        <w:separator/>
      </w:r>
    </w:p>
  </w:footnote>
  <w:footnote w:type="continuationSeparator" w:id="0">
    <w:p w14:paraId="4A95BCD7" w14:textId="77777777" w:rsidR="007924C1" w:rsidRDefault="00792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1A1A0BA6" w:rsidR="00DC4CD5" w:rsidRPr="00AE6043" w:rsidRDefault="00DC4CD5" w:rsidP="00AE6043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Conjunto </w:t>
    </w:r>
    <w:r>
      <w:t>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7AECD42D" wp14:editId="6A94BD2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0"/>
  </w:num>
  <w:num w:numId="41">
    <w:abstractNumId w:val="29"/>
  </w:num>
  <w:num w:numId="4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03D7"/>
    <w:rsid w:val="00051787"/>
    <w:rsid w:val="0005193D"/>
    <w:rsid w:val="0005247F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01AB"/>
    <w:rsid w:val="00111235"/>
    <w:rsid w:val="00115F2E"/>
    <w:rsid w:val="0012561E"/>
    <w:rsid w:val="001278F5"/>
    <w:rsid w:val="001319FC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06BF2"/>
    <w:rsid w:val="0021211A"/>
    <w:rsid w:val="00217A7E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4850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60C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279D2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4C1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5DF4"/>
    <w:rsid w:val="00893D00"/>
    <w:rsid w:val="008963B8"/>
    <w:rsid w:val="008A620F"/>
    <w:rsid w:val="008A6548"/>
    <w:rsid w:val="008B06B8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8F514B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2A98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0D03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6043"/>
    <w:rsid w:val="00AE7717"/>
    <w:rsid w:val="00AF0419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1793B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D75F1"/>
    <w:rsid w:val="00BE4BEA"/>
    <w:rsid w:val="00BF0955"/>
    <w:rsid w:val="00BF56BF"/>
    <w:rsid w:val="00BF665D"/>
    <w:rsid w:val="00C02DE9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6B8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FA310-003D-4063-9AD6-61D26EA08CDA}"/>
</file>

<file path=customXml/itemProps2.xml><?xml version="1.0" encoding="utf-8"?>
<ds:datastoreItem xmlns:ds="http://schemas.openxmlformats.org/officeDocument/2006/customXml" ds:itemID="{9CDB2386-9E48-494D-BE06-68B9419EA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25794C-80C4-4ED4-A4AF-3E7D1006BA6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7232241-D818-43F6-8228-1A5E2184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2</Pages>
  <Words>126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767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2</cp:revision>
  <cp:lastPrinted>2020-12-14T20:54:00Z</cp:lastPrinted>
  <dcterms:created xsi:type="dcterms:W3CDTF">2021-02-24T20:57:00Z</dcterms:created>
  <dcterms:modified xsi:type="dcterms:W3CDTF">2021-02-24T20:57:00Z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